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D6B" w:rsidRDefault="007E4D6B" w:rsidP="00D03ACC">
      <w:pPr>
        <w:spacing w:line="500" w:lineRule="exact"/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Ansi="黑体" w:hint="eastAsia"/>
          <w:sz w:val="44"/>
          <w:szCs w:val="44"/>
        </w:rPr>
        <w:t>云南省档案局</w:t>
      </w:r>
      <w:r w:rsidRPr="00D03ACC">
        <w:rPr>
          <w:rFonts w:ascii="方正小标宋_GBK" w:eastAsia="方正小标宋_GBK" w:hAnsi="黑体" w:hint="eastAsia"/>
          <w:sz w:val="44"/>
          <w:szCs w:val="44"/>
        </w:rPr>
        <w:t>行政许可</w:t>
      </w:r>
      <w:r>
        <w:rPr>
          <w:rFonts w:ascii="方正小标宋_GBK" w:eastAsia="方正小标宋_GBK" w:hAnsi="黑体" w:hint="eastAsia"/>
          <w:sz w:val="44"/>
          <w:szCs w:val="44"/>
        </w:rPr>
        <w:t>办事</w:t>
      </w:r>
      <w:r w:rsidRPr="00D03ACC">
        <w:rPr>
          <w:rFonts w:ascii="方正小标宋_GBK" w:eastAsia="方正小标宋_GBK" w:hint="eastAsia"/>
          <w:sz w:val="44"/>
          <w:szCs w:val="44"/>
        </w:rPr>
        <w:t>流程图</w:t>
      </w:r>
    </w:p>
    <w:p w:rsidR="007E4D6B" w:rsidRPr="00D03ACC" w:rsidRDefault="007E4D6B" w:rsidP="00D03ACC">
      <w:pPr>
        <w:spacing w:line="500" w:lineRule="exact"/>
        <w:jc w:val="center"/>
        <w:rPr>
          <w:rFonts w:ascii="方正小标宋_GBK" w:eastAsia="方正小标宋_GBK"/>
          <w:sz w:val="44"/>
          <w:szCs w:val="44"/>
        </w:rPr>
      </w:pPr>
    </w:p>
    <w:p w:rsidR="007E4D6B" w:rsidRDefault="007E4D6B" w:rsidP="00721978">
      <w:pPr>
        <w:spacing w:line="400" w:lineRule="exact"/>
        <w:jc w:val="center"/>
        <w:rPr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3.15pt;margin-top:15.25pt;width:458.3pt;height:540.45pt;z-index:251658240" filled="f" stroked="f">
            <v:textbox>
              <w:txbxContent>
                <w:p w:rsidR="007E4D6B" w:rsidRDefault="007E4D6B" w:rsidP="00721978">
                  <w:r w:rsidRPr="00AC158F">
                    <w:rPr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图片 1" o:spid="_x0000_i1026" type="#_x0000_t75" style="width:441pt;height:519pt;visibility:visible">
                        <v:imagedata r:id="rId6" o:title=""/>
                      </v:shape>
                    </w:pict>
                  </w:r>
                </w:p>
                <w:p w:rsidR="007E4D6B" w:rsidRDefault="007E4D6B" w:rsidP="00721978"/>
                <w:p w:rsidR="007E4D6B" w:rsidRDefault="007E4D6B" w:rsidP="00721978"/>
                <w:p w:rsidR="007E4D6B" w:rsidRDefault="007E4D6B" w:rsidP="00721978"/>
                <w:p w:rsidR="007E4D6B" w:rsidRDefault="007E4D6B" w:rsidP="00721978"/>
                <w:p w:rsidR="007E4D6B" w:rsidRDefault="007E4D6B" w:rsidP="00721978"/>
                <w:p w:rsidR="007E4D6B" w:rsidRDefault="007E4D6B" w:rsidP="00721978"/>
                <w:p w:rsidR="007E4D6B" w:rsidRDefault="007E4D6B" w:rsidP="00721978"/>
                <w:p w:rsidR="007E4D6B" w:rsidRDefault="007E4D6B" w:rsidP="00721978"/>
                <w:p w:rsidR="007E4D6B" w:rsidRDefault="007E4D6B" w:rsidP="00721978"/>
                <w:p w:rsidR="007E4D6B" w:rsidRDefault="007E4D6B" w:rsidP="00721978"/>
                <w:p w:rsidR="007E4D6B" w:rsidRDefault="007E4D6B" w:rsidP="00721978"/>
                <w:p w:rsidR="007E4D6B" w:rsidRDefault="007E4D6B" w:rsidP="00721978"/>
                <w:p w:rsidR="007E4D6B" w:rsidRDefault="007E4D6B" w:rsidP="00721978"/>
                <w:p w:rsidR="007E4D6B" w:rsidRDefault="007E4D6B" w:rsidP="00721978"/>
                <w:p w:rsidR="007E4D6B" w:rsidRDefault="007E4D6B" w:rsidP="00721978"/>
                <w:p w:rsidR="007E4D6B" w:rsidRDefault="007E4D6B" w:rsidP="00721978"/>
                <w:p w:rsidR="007E4D6B" w:rsidRDefault="007E4D6B" w:rsidP="00721978"/>
                <w:p w:rsidR="007E4D6B" w:rsidRDefault="007E4D6B" w:rsidP="00721978"/>
                <w:p w:rsidR="007E4D6B" w:rsidRDefault="007E4D6B" w:rsidP="00721978"/>
                <w:p w:rsidR="007E4D6B" w:rsidRDefault="007E4D6B" w:rsidP="00721978"/>
                <w:p w:rsidR="007E4D6B" w:rsidRDefault="007E4D6B" w:rsidP="00721978"/>
                <w:p w:rsidR="007E4D6B" w:rsidRDefault="007E4D6B" w:rsidP="00721978"/>
                <w:p w:rsidR="007E4D6B" w:rsidRDefault="007E4D6B" w:rsidP="00721978"/>
                <w:p w:rsidR="007E4D6B" w:rsidRDefault="007E4D6B" w:rsidP="00721978"/>
                <w:p w:rsidR="007E4D6B" w:rsidRDefault="007E4D6B" w:rsidP="00721978"/>
                <w:p w:rsidR="007E4D6B" w:rsidRDefault="007E4D6B" w:rsidP="00721978"/>
                <w:p w:rsidR="007E4D6B" w:rsidRDefault="007E4D6B" w:rsidP="00721978"/>
              </w:txbxContent>
            </v:textbox>
          </v:shape>
        </w:pict>
      </w:r>
      <w:r w:rsidRPr="00857BC7">
        <w:rPr>
          <w:sz w:val="28"/>
          <w:szCs w:val="28"/>
        </w:rPr>
        <w:t xml:space="preserve"> </w:t>
      </w:r>
    </w:p>
    <w:p w:rsidR="007E4D6B" w:rsidRPr="00857BC7" w:rsidRDefault="007E4D6B" w:rsidP="00721978">
      <w:pPr>
        <w:spacing w:line="400" w:lineRule="exact"/>
        <w:jc w:val="center"/>
        <w:rPr>
          <w:rFonts w:eastAsia="黑体"/>
          <w:szCs w:val="21"/>
        </w:rPr>
      </w:pPr>
    </w:p>
    <w:p w:rsidR="007E4D6B" w:rsidRPr="00857BC7" w:rsidRDefault="007E4D6B" w:rsidP="00721978">
      <w:pPr>
        <w:spacing w:line="400" w:lineRule="exact"/>
        <w:rPr>
          <w:szCs w:val="21"/>
        </w:rPr>
      </w:pPr>
    </w:p>
    <w:p w:rsidR="007E4D6B" w:rsidRPr="00857BC7" w:rsidRDefault="007E4D6B" w:rsidP="00721978">
      <w:pPr>
        <w:spacing w:line="400" w:lineRule="exact"/>
        <w:rPr>
          <w:szCs w:val="21"/>
        </w:rPr>
      </w:pPr>
    </w:p>
    <w:p w:rsidR="007E4D6B" w:rsidRPr="00857BC7" w:rsidRDefault="007E4D6B" w:rsidP="00721978">
      <w:pPr>
        <w:spacing w:line="400" w:lineRule="exact"/>
        <w:rPr>
          <w:szCs w:val="21"/>
        </w:rPr>
      </w:pPr>
    </w:p>
    <w:p w:rsidR="007E4D6B" w:rsidRPr="00857BC7" w:rsidRDefault="007E4D6B" w:rsidP="00721978">
      <w:pPr>
        <w:spacing w:line="400" w:lineRule="exact"/>
        <w:rPr>
          <w:szCs w:val="21"/>
        </w:rPr>
      </w:pPr>
    </w:p>
    <w:p w:rsidR="007E4D6B" w:rsidRPr="00857BC7" w:rsidRDefault="007E4D6B" w:rsidP="00721978">
      <w:pPr>
        <w:spacing w:line="400" w:lineRule="exact"/>
        <w:rPr>
          <w:szCs w:val="21"/>
        </w:rPr>
      </w:pPr>
    </w:p>
    <w:p w:rsidR="007E4D6B" w:rsidRPr="00857BC7" w:rsidRDefault="007E4D6B" w:rsidP="00721978">
      <w:pPr>
        <w:spacing w:line="400" w:lineRule="exact"/>
        <w:rPr>
          <w:szCs w:val="21"/>
        </w:rPr>
      </w:pPr>
    </w:p>
    <w:p w:rsidR="007E4D6B" w:rsidRPr="00857BC7" w:rsidRDefault="007E4D6B" w:rsidP="00721978">
      <w:pPr>
        <w:spacing w:line="400" w:lineRule="exact"/>
        <w:rPr>
          <w:szCs w:val="21"/>
        </w:rPr>
      </w:pPr>
    </w:p>
    <w:p w:rsidR="007E4D6B" w:rsidRPr="00857BC7" w:rsidRDefault="007E4D6B" w:rsidP="00721978">
      <w:pPr>
        <w:spacing w:line="400" w:lineRule="exact"/>
        <w:rPr>
          <w:szCs w:val="21"/>
        </w:rPr>
      </w:pPr>
    </w:p>
    <w:p w:rsidR="007E4D6B" w:rsidRPr="00857BC7" w:rsidRDefault="007E4D6B" w:rsidP="00721978">
      <w:pPr>
        <w:spacing w:line="400" w:lineRule="exact"/>
        <w:rPr>
          <w:szCs w:val="21"/>
        </w:rPr>
      </w:pPr>
    </w:p>
    <w:p w:rsidR="007E4D6B" w:rsidRPr="00857BC7" w:rsidRDefault="007E4D6B" w:rsidP="00721978">
      <w:pPr>
        <w:spacing w:line="400" w:lineRule="exact"/>
        <w:rPr>
          <w:szCs w:val="21"/>
        </w:rPr>
      </w:pPr>
    </w:p>
    <w:p w:rsidR="007E4D6B" w:rsidRPr="00857BC7" w:rsidRDefault="007E4D6B" w:rsidP="00721978">
      <w:pPr>
        <w:spacing w:line="400" w:lineRule="exact"/>
        <w:rPr>
          <w:szCs w:val="21"/>
        </w:rPr>
      </w:pPr>
    </w:p>
    <w:p w:rsidR="007E4D6B" w:rsidRPr="00857BC7" w:rsidRDefault="007E4D6B" w:rsidP="00721978">
      <w:pPr>
        <w:spacing w:line="400" w:lineRule="exact"/>
        <w:rPr>
          <w:szCs w:val="21"/>
        </w:rPr>
      </w:pPr>
    </w:p>
    <w:p w:rsidR="007E4D6B" w:rsidRPr="00857BC7" w:rsidRDefault="007E4D6B" w:rsidP="00721978">
      <w:pPr>
        <w:spacing w:line="400" w:lineRule="exact"/>
        <w:rPr>
          <w:szCs w:val="21"/>
        </w:rPr>
      </w:pPr>
    </w:p>
    <w:p w:rsidR="007E4D6B" w:rsidRPr="00857BC7" w:rsidRDefault="007E4D6B" w:rsidP="00721978">
      <w:pPr>
        <w:spacing w:line="400" w:lineRule="exact"/>
        <w:rPr>
          <w:szCs w:val="21"/>
        </w:rPr>
      </w:pPr>
    </w:p>
    <w:p w:rsidR="007E4D6B" w:rsidRPr="00857BC7" w:rsidRDefault="007E4D6B" w:rsidP="00721978">
      <w:pPr>
        <w:spacing w:line="400" w:lineRule="exact"/>
        <w:rPr>
          <w:szCs w:val="21"/>
        </w:rPr>
      </w:pPr>
    </w:p>
    <w:p w:rsidR="007E4D6B" w:rsidRPr="00857BC7" w:rsidRDefault="007E4D6B" w:rsidP="00721978">
      <w:pPr>
        <w:spacing w:line="400" w:lineRule="exact"/>
        <w:rPr>
          <w:szCs w:val="21"/>
        </w:rPr>
      </w:pPr>
    </w:p>
    <w:p w:rsidR="007E4D6B" w:rsidRPr="00857BC7" w:rsidRDefault="007E4D6B" w:rsidP="00721978">
      <w:pPr>
        <w:spacing w:line="400" w:lineRule="exact"/>
        <w:rPr>
          <w:szCs w:val="21"/>
        </w:rPr>
      </w:pPr>
    </w:p>
    <w:p w:rsidR="007E4D6B" w:rsidRPr="00857BC7" w:rsidRDefault="007E4D6B" w:rsidP="00721978">
      <w:pPr>
        <w:spacing w:line="400" w:lineRule="exact"/>
        <w:rPr>
          <w:szCs w:val="21"/>
        </w:rPr>
      </w:pPr>
    </w:p>
    <w:p w:rsidR="007E4D6B" w:rsidRPr="00857BC7" w:rsidRDefault="007E4D6B" w:rsidP="00721978">
      <w:pPr>
        <w:spacing w:line="400" w:lineRule="exact"/>
        <w:rPr>
          <w:szCs w:val="21"/>
        </w:rPr>
      </w:pPr>
    </w:p>
    <w:p w:rsidR="007E4D6B" w:rsidRPr="00857BC7" w:rsidRDefault="007E4D6B" w:rsidP="00721978">
      <w:pPr>
        <w:spacing w:line="400" w:lineRule="exact"/>
        <w:rPr>
          <w:szCs w:val="21"/>
        </w:rPr>
      </w:pPr>
    </w:p>
    <w:p w:rsidR="007E4D6B" w:rsidRPr="00857BC7" w:rsidRDefault="007E4D6B" w:rsidP="00721978">
      <w:pPr>
        <w:spacing w:line="400" w:lineRule="exact"/>
        <w:rPr>
          <w:szCs w:val="21"/>
        </w:rPr>
      </w:pPr>
    </w:p>
    <w:p w:rsidR="007E4D6B" w:rsidRPr="00857BC7" w:rsidRDefault="007E4D6B" w:rsidP="00721978">
      <w:pPr>
        <w:spacing w:line="400" w:lineRule="exact"/>
        <w:rPr>
          <w:szCs w:val="21"/>
        </w:rPr>
      </w:pPr>
    </w:p>
    <w:p w:rsidR="007E4D6B" w:rsidRPr="00857BC7" w:rsidRDefault="007E4D6B" w:rsidP="00721978">
      <w:pPr>
        <w:spacing w:line="400" w:lineRule="exact"/>
        <w:rPr>
          <w:szCs w:val="21"/>
        </w:rPr>
      </w:pPr>
    </w:p>
    <w:p w:rsidR="007E4D6B" w:rsidRPr="00857BC7" w:rsidRDefault="007E4D6B" w:rsidP="00721978">
      <w:pPr>
        <w:spacing w:line="400" w:lineRule="exact"/>
        <w:rPr>
          <w:szCs w:val="21"/>
        </w:rPr>
      </w:pPr>
    </w:p>
    <w:p w:rsidR="007E4D6B" w:rsidRPr="00857BC7" w:rsidRDefault="007E4D6B" w:rsidP="00721978">
      <w:pPr>
        <w:spacing w:line="400" w:lineRule="exact"/>
        <w:rPr>
          <w:szCs w:val="21"/>
        </w:rPr>
      </w:pPr>
    </w:p>
    <w:p w:rsidR="007E4D6B" w:rsidRPr="00857BC7" w:rsidRDefault="007E4D6B" w:rsidP="00721978">
      <w:pPr>
        <w:spacing w:line="400" w:lineRule="exact"/>
        <w:rPr>
          <w:szCs w:val="21"/>
        </w:rPr>
      </w:pPr>
    </w:p>
    <w:p w:rsidR="007E4D6B" w:rsidRPr="00721978" w:rsidRDefault="007E4D6B"/>
    <w:sectPr w:rsidR="007E4D6B" w:rsidRPr="00721978" w:rsidSect="004914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4D6B" w:rsidRDefault="007E4D6B" w:rsidP="00D03ACC">
      <w:r>
        <w:separator/>
      </w:r>
    </w:p>
  </w:endnote>
  <w:endnote w:type="continuationSeparator" w:id="1">
    <w:p w:rsidR="007E4D6B" w:rsidRDefault="007E4D6B" w:rsidP="00D03A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4D6B" w:rsidRDefault="007E4D6B" w:rsidP="00D03ACC">
      <w:r>
        <w:separator/>
      </w:r>
    </w:p>
  </w:footnote>
  <w:footnote w:type="continuationSeparator" w:id="1">
    <w:p w:rsidR="007E4D6B" w:rsidRDefault="007E4D6B" w:rsidP="00D03AC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21978"/>
    <w:rsid w:val="00093357"/>
    <w:rsid w:val="00244BCC"/>
    <w:rsid w:val="00405752"/>
    <w:rsid w:val="0049148B"/>
    <w:rsid w:val="004D4740"/>
    <w:rsid w:val="006A664B"/>
    <w:rsid w:val="00721978"/>
    <w:rsid w:val="007E4D6B"/>
    <w:rsid w:val="00857BC7"/>
    <w:rsid w:val="0089140F"/>
    <w:rsid w:val="00A02501"/>
    <w:rsid w:val="00AC158F"/>
    <w:rsid w:val="00D03ACC"/>
    <w:rsid w:val="00E2154E"/>
    <w:rsid w:val="00ED2021"/>
    <w:rsid w:val="00F16C3E"/>
    <w:rsid w:val="00F30921"/>
    <w:rsid w:val="00F42B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1978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1CharCharCharChar">
    <w:name w:val="Char Char1 Char Char Char Char"/>
    <w:basedOn w:val="Normal"/>
    <w:uiPriority w:val="99"/>
    <w:rsid w:val="00721978"/>
    <w:pPr>
      <w:widowControl/>
      <w:spacing w:after="160" w:line="240" w:lineRule="exact"/>
      <w:jc w:val="left"/>
    </w:pPr>
  </w:style>
  <w:style w:type="paragraph" w:styleId="BalloonText">
    <w:name w:val="Balloon Text"/>
    <w:basedOn w:val="Normal"/>
    <w:link w:val="BalloonTextChar"/>
    <w:uiPriority w:val="99"/>
    <w:semiHidden/>
    <w:rsid w:val="00721978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21978"/>
    <w:rPr>
      <w:rFonts w:ascii="Times New Roman" w:eastAsia="宋体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D03A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03ACC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D03A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03AC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7</Words>
  <Characters>41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</dc:creator>
  <cp:keywords/>
  <dc:description/>
  <cp:lastModifiedBy>SWDX</cp:lastModifiedBy>
  <cp:revision>3</cp:revision>
  <dcterms:created xsi:type="dcterms:W3CDTF">2019-10-21T08:57:00Z</dcterms:created>
  <dcterms:modified xsi:type="dcterms:W3CDTF">2019-10-21T16:48:00Z</dcterms:modified>
</cp:coreProperties>
</file>